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45AD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GOMOND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1220D405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272F3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B0916C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 xml:space="preserve">1411 </w:t>
      </w:r>
      <w:r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</w:p>
    <w:p w14:paraId="3DC7981A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Milton(q.v.) and his wife, Alice(q.v.), deforciants of 2 </w:t>
      </w:r>
      <w:proofErr w:type="spellStart"/>
      <w:r>
        <w:rPr>
          <w:rFonts w:ascii="Times New Roman" w:hAnsi="Times New Roman" w:cs="Times New Roman"/>
          <w:sz w:val="24"/>
          <w:szCs w:val="24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</w:rPr>
        <w:t>, 7 acres of</w:t>
      </w:r>
    </w:p>
    <w:p w14:paraId="2D22FC4E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and an acre of meadow in Byford, Herefordshire.</w:t>
      </w:r>
    </w:p>
    <w:p w14:paraId="32361487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http://www.medievalgenealogy.org.uk/fines/abstracts/CP_25_1_83_52.shtml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FBE50DD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31159D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6EE05" w14:textId="77777777" w:rsidR="00023E4B" w:rsidRDefault="00023E4B" w:rsidP="00023E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287768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4A9DA" w14:textId="77777777" w:rsidR="00023E4B" w:rsidRDefault="00023E4B" w:rsidP="009139A6">
      <w:r>
        <w:separator/>
      </w:r>
    </w:p>
  </w:endnote>
  <w:endnote w:type="continuationSeparator" w:id="0">
    <w:p w14:paraId="6996DA22" w14:textId="77777777" w:rsidR="00023E4B" w:rsidRDefault="00023E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86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76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AD9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56E75" w14:textId="77777777" w:rsidR="00023E4B" w:rsidRDefault="00023E4B" w:rsidP="009139A6">
      <w:r>
        <w:separator/>
      </w:r>
    </w:p>
  </w:footnote>
  <w:footnote w:type="continuationSeparator" w:id="0">
    <w:p w14:paraId="19157E30" w14:textId="77777777" w:rsidR="00023E4B" w:rsidRDefault="00023E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3FD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83B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FA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E4B"/>
    <w:rsid w:val="00023E4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77825"/>
  <w15:chartTrackingRefBased/>
  <w15:docId w15:val="{6BEF6747-3A79-44E1-9A68-EE8586752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3E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2022-06-05T15:57:00Z</dcterms:created>
  <dcterms:modified xsi:type="dcterms:W3CDTF">2022-06-05T15:57:00Z</dcterms:modified>
</cp:coreProperties>
</file>